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455AE" w14:textId="77777777" w:rsidR="00A127F5" w:rsidRDefault="00A127F5" w:rsidP="00A127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MEDEW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F47AA15" w14:textId="77777777" w:rsidR="00A127F5" w:rsidRDefault="00A127F5" w:rsidP="00A127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Hadleigh, Suffolk. Husbandman.</w:t>
      </w:r>
    </w:p>
    <w:p w14:paraId="2B54D879" w14:textId="77777777" w:rsidR="00A127F5" w:rsidRDefault="00A127F5" w:rsidP="00A127F5">
      <w:pPr>
        <w:pStyle w:val="NoSpacing"/>
        <w:rPr>
          <w:rFonts w:cs="Times New Roman"/>
          <w:szCs w:val="24"/>
        </w:rPr>
      </w:pPr>
    </w:p>
    <w:p w14:paraId="710162B6" w14:textId="77777777" w:rsidR="00A127F5" w:rsidRDefault="00A127F5" w:rsidP="00A127F5">
      <w:pPr>
        <w:pStyle w:val="NoSpacing"/>
        <w:rPr>
          <w:rFonts w:cs="Times New Roman"/>
          <w:szCs w:val="24"/>
        </w:rPr>
      </w:pPr>
    </w:p>
    <w:p w14:paraId="5D34C844" w14:textId="77777777" w:rsidR="00A127F5" w:rsidRDefault="00A127F5" w:rsidP="00A127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Saybe of </w:t>
      </w:r>
      <w:proofErr w:type="spellStart"/>
      <w:r>
        <w:rPr>
          <w:rFonts w:cs="Times New Roman"/>
          <w:szCs w:val="24"/>
        </w:rPr>
        <w:t>Moundeford</w:t>
      </w:r>
      <w:proofErr w:type="spellEnd"/>
      <w:r>
        <w:rPr>
          <w:rFonts w:cs="Times New Roman"/>
          <w:szCs w:val="24"/>
        </w:rPr>
        <w:t>(q.v.) brought a plaint of debt against</w:t>
      </w:r>
    </w:p>
    <w:p w14:paraId="4CF3C520" w14:textId="77777777" w:rsidR="00A127F5" w:rsidRDefault="00A127F5" w:rsidP="00A127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Robert Blak8 of Hadleigh(q.v.).</w:t>
      </w:r>
    </w:p>
    <w:p w14:paraId="3EDE3018" w14:textId="77777777" w:rsidR="00A127F5" w:rsidRDefault="00A127F5" w:rsidP="00A127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CE7EFE5" w14:textId="77777777" w:rsidR="00A127F5" w:rsidRDefault="00A127F5" w:rsidP="00A127F5">
      <w:pPr>
        <w:pStyle w:val="NoSpacing"/>
        <w:rPr>
          <w:rFonts w:cs="Times New Roman"/>
          <w:szCs w:val="24"/>
        </w:rPr>
      </w:pPr>
    </w:p>
    <w:p w14:paraId="18EB029B" w14:textId="77777777" w:rsidR="00A127F5" w:rsidRDefault="00A127F5" w:rsidP="00A127F5">
      <w:pPr>
        <w:pStyle w:val="NoSpacing"/>
        <w:rPr>
          <w:rFonts w:cs="Times New Roman"/>
          <w:szCs w:val="24"/>
        </w:rPr>
      </w:pPr>
    </w:p>
    <w:p w14:paraId="0ACFA2B1" w14:textId="77777777" w:rsidR="00A127F5" w:rsidRDefault="00A127F5" w:rsidP="00A127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2024</w:t>
      </w:r>
    </w:p>
    <w:p w14:paraId="5F2EAF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5230" w14:textId="77777777" w:rsidR="00A127F5" w:rsidRDefault="00A127F5" w:rsidP="009139A6">
      <w:r>
        <w:separator/>
      </w:r>
    </w:p>
  </w:endnote>
  <w:endnote w:type="continuationSeparator" w:id="0">
    <w:p w14:paraId="4B15EC31" w14:textId="77777777" w:rsidR="00A127F5" w:rsidRDefault="00A127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F1A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D70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9FB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3B5E2" w14:textId="77777777" w:rsidR="00A127F5" w:rsidRDefault="00A127F5" w:rsidP="009139A6">
      <w:r>
        <w:separator/>
      </w:r>
    </w:p>
  </w:footnote>
  <w:footnote w:type="continuationSeparator" w:id="0">
    <w:p w14:paraId="217DB8E3" w14:textId="77777777" w:rsidR="00A127F5" w:rsidRDefault="00A127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73B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DA3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C88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7F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127F5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ECA4E"/>
  <w15:chartTrackingRefBased/>
  <w15:docId w15:val="{344ADAB2-09C2-4EC1-91BC-964449A2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27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2024-07-11T09:33:00Z</dcterms:created>
  <dcterms:modified xsi:type="dcterms:W3CDTF">2024-07-11T09:33:00Z</dcterms:modified>
</cp:coreProperties>
</file>